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5727CE" w:rsidRPr="005727CE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5727CE" w:rsidRPr="00AF49A3" w:rsidTr="008B4051">
        <w:trPr>
          <w:jc w:val="center"/>
        </w:trPr>
        <w:tc>
          <w:tcPr>
            <w:tcW w:w="3049" w:type="dxa"/>
            <w:vAlign w:val="center"/>
          </w:tcPr>
          <w:p w:rsidR="005727CE" w:rsidRPr="005727CE" w:rsidRDefault="005727CE" w:rsidP="005727C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Ремонтная служба Ремонтн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го управления, (ул. Баумана, 68)</w:t>
            </w:r>
          </w:p>
        </w:tc>
        <w:tc>
          <w:tcPr>
            <w:tcW w:w="3686" w:type="dxa"/>
            <w:vAlign w:val="center"/>
          </w:tcPr>
          <w:p w:rsidR="005727CE" w:rsidRPr="00063DF1" w:rsidRDefault="005727C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5727CE" w:rsidRPr="00063DF1" w:rsidRDefault="005727C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727CE" w:rsidRPr="00063DF1" w:rsidRDefault="005727C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727CE" w:rsidRPr="00063DF1" w:rsidRDefault="005727C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727CE" w:rsidRPr="00063DF1" w:rsidRDefault="005727CE" w:rsidP="00DB70BA">
            <w:pPr>
              <w:pStyle w:val="aa"/>
            </w:pPr>
          </w:p>
        </w:tc>
      </w:tr>
      <w:tr w:rsidR="005727CE" w:rsidRPr="00AF49A3" w:rsidTr="008B4051">
        <w:trPr>
          <w:jc w:val="center"/>
        </w:trPr>
        <w:tc>
          <w:tcPr>
            <w:tcW w:w="3049" w:type="dxa"/>
            <w:vAlign w:val="center"/>
          </w:tcPr>
          <w:p w:rsidR="005727CE" w:rsidRPr="005727CE" w:rsidRDefault="005727CE" w:rsidP="005727CE">
            <w:pPr>
              <w:pStyle w:val="aa"/>
              <w:jc w:val="left"/>
            </w:pPr>
            <w:r>
              <w:t xml:space="preserve">2.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5727CE" w:rsidRPr="00063DF1" w:rsidRDefault="005727CE" w:rsidP="00DB70BA">
            <w:pPr>
              <w:pStyle w:val="aa"/>
            </w:pPr>
            <w:r>
              <w:t>Химический: Установить систему ве</w:t>
            </w:r>
            <w:r>
              <w:t>н</w:t>
            </w:r>
            <w:r>
              <w:t>тиляции</w:t>
            </w:r>
          </w:p>
        </w:tc>
        <w:tc>
          <w:tcPr>
            <w:tcW w:w="2835" w:type="dxa"/>
            <w:vAlign w:val="center"/>
          </w:tcPr>
          <w:p w:rsidR="005727CE" w:rsidRPr="00063DF1" w:rsidRDefault="005727CE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5727CE" w:rsidRPr="00063DF1" w:rsidRDefault="00D00953" w:rsidP="00DB70BA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5727CE" w:rsidRPr="00D00953" w:rsidRDefault="00D00953" w:rsidP="00DB70BA">
            <w:pPr>
              <w:pStyle w:val="aa"/>
            </w:pPr>
            <w:r w:rsidRPr="00D00953">
              <w:t>Ремонтная служба Ремонтного управления</w:t>
            </w:r>
          </w:p>
        </w:tc>
        <w:tc>
          <w:tcPr>
            <w:tcW w:w="1315" w:type="dxa"/>
            <w:vAlign w:val="center"/>
          </w:tcPr>
          <w:p w:rsidR="005727CE" w:rsidRPr="00063DF1" w:rsidRDefault="005727CE" w:rsidP="00DB70BA">
            <w:pPr>
              <w:pStyle w:val="aa"/>
            </w:pPr>
          </w:p>
        </w:tc>
      </w:tr>
      <w:tr w:rsidR="00D00953" w:rsidRPr="00AF49A3" w:rsidTr="008B4051">
        <w:trPr>
          <w:jc w:val="center"/>
        </w:trPr>
        <w:tc>
          <w:tcPr>
            <w:tcW w:w="3049" w:type="dxa"/>
            <w:vAlign w:val="center"/>
          </w:tcPr>
          <w:p w:rsidR="00D00953" w:rsidRDefault="00D00953" w:rsidP="005727C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00953" w:rsidRDefault="00D00953" w:rsidP="00DB70BA">
            <w:pPr>
              <w:pStyle w:val="aa"/>
            </w:pPr>
            <w:proofErr w:type="spellStart"/>
            <w:r>
              <w:t>УФ-излучение</w:t>
            </w:r>
            <w:proofErr w:type="spellEnd"/>
            <w:r>
              <w:t xml:space="preserve">: Использовать СИЗ для защиты от </w:t>
            </w:r>
            <w:proofErr w:type="spellStart"/>
            <w:r>
              <w:t>УФ-излучения</w:t>
            </w:r>
            <w:proofErr w:type="spellEnd"/>
          </w:p>
        </w:tc>
        <w:tc>
          <w:tcPr>
            <w:tcW w:w="2835" w:type="dxa"/>
            <w:vAlign w:val="center"/>
          </w:tcPr>
          <w:p w:rsidR="00D00953" w:rsidRDefault="00D00953" w:rsidP="00D80FF2">
            <w:pPr>
              <w:pStyle w:val="aa"/>
            </w:pPr>
            <w:r>
              <w:t xml:space="preserve">Снизить вредное воздействие </w:t>
            </w:r>
            <w:r w:rsidR="00D80FF2">
              <w:t>У</w:t>
            </w:r>
            <w:r>
              <w:t xml:space="preserve">Ф-излучения </w:t>
            </w:r>
          </w:p>
        </w:tc>
        <w:tc>
          <w:tcPr>
            <w:tcW w:w="1384" w:type="dxa"/>
            <w:vAlign w:val="center"/>
          </w:tcPr>
          <w:p w:rsidR="00D00953" w:rsidRPr="00063DF1" w:rsidRDefault="00D00953" w:rsidP="00FB29BE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D00953" w:rsidRPr="00D00953" w:rsidRDefault="00D00953" w:rsidP="00FB29BE">
            <w:pPr>
              <w:pStyle w:val="aa"/>
            </w:pPr>
            <w:r w:rsidRPr="00D00953">
              <w:t>Ремонтная служба Ремонтного управления</w:t>
            </w:r>
          </w:p>
        </w:tc>
        <w:tc>
          <w:tcPr>
            <w:tcW w:w="1315" w:type="dxa"/>
            <w:vAlign w:val="center"/>
          </w:tcPr>
          <w:p w:rsidR="00D00953" w:rsidRPr="00063DF1" w:rsidRDefault="00D00953" w:rsidP="00DB70BA">
            <w:pPr>
              <w:pStyle w:val="aa"/>
            </w:pPr>
          </w:p>
        </w:tc>
      </w:tr>
    </w:tbl>
    <w:p w:rsidR="00DB70BA" w:rsidRDefault="00DB70BA" w:rsidP="00DB70BA"/>
    <w:p w:rsidR="00DB70BA" w:rsidRPr="00D00953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5727CE">
          <w:rPr>
            <w:rStyle w:val="a9"/>
          </w:rPr>
          <w:t>30.08.2021</w:t>
        </w:r>
      </w:fldSimple>
      <w:r w:rsidR="00FD5E7D">
        <w:rPr>
          <w:rStyle w:val="a9"/>
          <w:lang w:val="en-US"/>
        </w:rPr>
        <w:t> </w:t>
      </w:r>
    </w:p>
    <w:p w:rsidR="0065289A" w:rsidRPr="00D00953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727CE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727CE" w:rsidP="009D6532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727C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5727C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727CE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727CE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5727C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727C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(дата)</w:t>
            </w: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(дата)</w:t>
            </w: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(дата)</w:t>
            </w: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0FF2" w:rsidRDefault="005727CE" w:rsidP="00D80FF2">
            <w:pPr>
              <w:pStyle w:val="aa"/>
            </w:pPr>
            <w:r>
              <w:t>Специалист по охране труда</w:t>
            </w:r>
          </w:p>
          <w:p w:rsidR="005727CE" w:rsidRPr="005727CE" w:rsidRDefault="005727CE" w:rsidP="00D80FF2">
            <w:pPr>
              <w:pStyle w:val="aa"/>
            </w:pPr>
            <w:r>
              <w:t xml:space="preserve"> 1 категории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  <w:r>
              <w:t>Воронцова Т.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(дата)</w:t>
            </w: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E36214">
            <w:pPr>
              <w:pStyle w:val="aa"/>
            </w:pPr>
            <w:r>
              <w:t xml:space="preserve">Начальник Ремонтной службы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  <w:proofErr w:type="spellStart"/>
            <w:r>
              <w:t>Юманова</w:t>
            </w:r>
            <w:proofErr w:type="spellEnd"/>
            <w:r>
              <w:t xml:space="preserve">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27CE" w:rsidRPr="005727CE" w:rsidRDefault="005727CE" w:rsidP="009D6532">
            <w:pPr>
              <w:pStyle w:val="aa"/>
            </w:pPr>
          </w:p>
        </w:tc>
      </w:tr>
      <w:tr w:rsidR="005727CE" w:rsidRPr="005727CE" w:rsidTr="005727C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27CE" w:rsidRPr="005727CE" w:rsidRDefault="005727CE" w:rsidP="009D6532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lastRenderedPageBreak/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5727CE" w:rsidTr="005727C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727CE" w:rsidRDefault="005727CE" w:rsidP="00C45714">
            <w:pPr>
              <w:pStyle w:val="aa"/>
            </w:pPr>
            <w:r w:rsidRPr="005727CE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727CE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727CE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727CE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727CE" w:rsidRDefault="005727CE" w:rsidP="00C45714">
            <w:pPr>
              <w:pStyle w:val="aa"/>
            </w:pPr>
            <w:r w:rsidRPr="005727CE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727CE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727CE" w:rsidRDefault="005727CE" w:rsidP="00C45714">
            <w:pPr>
              <w:pStyle w:val="aa"/>
            </w:pPr>
            <w:r>
              <w:t>30.08.2021</w:t>
            </w:r>
          </w:p>
        </w:tc>
      </w:tr>
      <w:tr w:rsidR="00C45714" w:rsidRPr="005727CE" w:rsidTr="005727C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5727CE" w:rsidRDefault="005727CE" w:rsidP="00C45714">
            <w:pPr>
              <w:pStyle w:val="aa"/>
              <w:rPr>
                <w:b/>
                <w:vertAlign w:val="superscript"/>
              </w:rPr>
            </w:pPr>
            <w:r w:rsidRPr="005727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5727CE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5727CE" w:rsidRDefault="005727CE" w:rsidP="00C45714">
            <w:pPr>
              <w:pStyle w:val="aa"/>
              <w:rPr>
                <w:b/>
                <w:vertAlign w:val="superscript"/>
              </w:rPr>
            </w:pPr>
            <w:r w:rsidRPr="005727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5727CE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5727CE" w:rsidRDefault="005727CE" w:rsidP="00C45714">
            <w:pPr>
              <w:pStyle w:val="aa"/>
              <w:rPr>
                <w:b/>
                <w:vertAlign w:val="superscript"/>
              </w:rPr>
            </w:pPr>
            <w:r w:rsidRPr="005727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5727CE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5727CE" w:rsidRDefault="005727CE" w:rsidP="00C45714">
            <w:pPr>
              <w:pStyle w:val="aa"/>
              <w:rPr>
                <w:vertAlign w:val="superscript"/>
              </w:rPr>
            </w:pPr>
            <w:r w:rsidRPr="005727CE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184" w:rsidRPr="005727CE" w:rsidRDefault="006F0184" w:rsidP="005727CE">
      <w:pPr>
        <w:rPr>
          <w:szCs w:val="24"/>
        </w:rPr>
      </w:pPr>
      <w:r>
        <w:separator/>
      </w:r>
    </w:p>
  </w:endnote>
  <w:endnote w:type="continuationSeparator" w:id="0">
    <w:p w:rsidR="006F0184" w:rsidRPr="005727CE" w:rsidRDefault="006F0184" w:rsidP="005727CE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CE" w:rsidRDefault="005727C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CE" w:rsidRDefault="005727CE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CE" w:rsidRDefault="005727C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184" w:rsidRPr="005727CE" w:rsidRDefault="006F0184" w:rsidP="005727CE">
      <w:pPr>
        <w:rPr>
          <w:szCs w:val="24"/>
        </w:rPr>
      </w:pPr>
      <w:r>
        <w:separator/>
      </w:r>
    </w:p>
  </w:footnote>
  <w:footnote w:type="continuationSeparator" w:id="0">
    <w:p w:rsidR="006F0184" w:rsidRPr="005727CE" w:rsidRDefault="006F0184" w:rsidP="005727CE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CE" w:rsidRDefault="005727C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CE" w:rsidRDefault="005727C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CE" w:rsidRDefault="005727CE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30.08.2021"/>
    <w:docVar w:name="org_guid" w:val="2911EDBAED5D4497B8DD3E85AD40CFE4"/>
    <w:docVar w:name="org_id" w:val="6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5727CE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402F6"/>
    <w:rsid w:val="002B0177"/>
    <w:rsid w:val="003A1C01"/>
    <w:rsid w:val="003A2259"/>
    <w:rsid w:val="003C79E5"/>
    <w:rsid w:val="0046321A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7CE"/>
    <w:rsid w:val="00572AE0"/>
    <w:rsid w:val="00584289"/>
    <w:rsid w:val="005F64E6"/>
    <w:rsid w:val="0063764B"/>
    <w:rsid w:val="0065289A"/>
    <w:rsid w:val="0067226F"/>
    <w:rsid w:val="006E662C"/>
    <w:rsid w:val="006F0184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07C2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2150"/>
    <w:rsid w:val="00C93056"/>
    <w:rsid w:val="00CA2E96"/>
    <w:rsid w:val="00CD2568"/>
    <w:rsid w:val="00D00953"/>
    <w:rsid w:val="00D11966"/>
    <w:rsid w:val="00D80FF2"/>
    <w:rsid w:val="00DB70BA"/>
    <w:rsid w:val="00DC0F74"/>
    <w:rsid w:val="00DD6622"/>
    <w:rsid w:val="00E25119"/>
    <w:rsid w:val="00E36214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727C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727CE"/>
    <w:rPr>
      <w:sz w:val="24"/>
    </w:rPr>
  </w:style>
  <w:style w:type="paragraph" w:styleId="ad">
    <w:name w:val="footer"/>
    <w:basedOn w:val="a"/>
    <w:link w:val="ae"/>
    <w:rsid w:val="005727C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727C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7</cp:revision>
  <dcterms:created xsi:type="dcterms:W3CDTF">2021-10-04T08:11:00Z</dcterms:created>
  <dcterms:modified xsi:type="dcterms:W3CDTF">2021-11-10T18:29:00Z</dcterms:modified>
</cp:coreProperties>
</file>